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380395848"/>
                                    </w:sdtPr>
                                    <w:sdtContent>
                                      <w:p w14:paraId="790B68A5" w14:textId="5CFD1473" w:rsidR="00776EBE" w:rsidRPr="00CD0264" w:rsidRDefault="00776EBE" w:rsidP="00776EBE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D93CB6">
                                          <w:rPr>
                                            <w:rStyle w:val="Style2"/>
                                          </w:rPr>
                                          <w:t>15</w:t>
                                        </w:r>
                                      </w:p>
                                    </w:sdtContent>
                                  </w:sdt>
                                  <w:p w14:paraId="104D3210" w14:textId="45BA8691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380395848"/>
                              </w:sdtPr>
                              <w:sdtContent>
                                <w:p w14:paraId="790B68A5" w14:textId="5CFD1473" w:rsidR="00776EBE" w:rsidRPr="00CD0264" w:rsidRDefault="00776EBE" w:rsidP="00776EBE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CD0264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 w:rsidRPr="00CD0264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D93CB6">
                                    <w:rPr>
                                      <w:rStyle w:val="Style2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  <w:p w14:paraId="104D3210" w14:textId="45BA8691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10CD7349" w14:textId="77777777" w:rsidR="0026335F" w:rsidRPr="0026335F" w:rsidRDefault="00EB577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0C2954" w14:textId="77777777" w:rsidR="002E1412" w:rsidRPr="002E1412" w:rsidRDefault="00EB577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42EF4F1" w14:textId="77777777" w:rsidR="002E1412" w:rsidRPr="002E1412" w:rsidRDefault="00EB577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0003CF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ED3D3" w14:textId="77777777" w:rsidR="002C4CE7" w:rsidRDefault="002C4CE7" w:rsidP="001007E7">
      <w:pPr>
        <w:spacing w:after="0" w:line="240" w:lineRule="auto"/>
      </w:pPr>
      <w:r>
        <w:separator/>
      </w:r>
    </w:p>
  </w:endnote>
  <w:endnote w:type="continuationSeparator" w:id="0">
    <w:p w14:paraId="3DA718B3" w14:textId="77777777" w:rsidR="002C4CE7" w:rsidRDefault="002C4CE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449C6" w14:textId="77777777" w:rsidR="002C4CE7" w:rsidRDefault="002C4CE7" w:rsidP="001007E7">
      <w:pPr>
        <w:spacing w:after="0" w:line="240" w:lineRule="auto"/>
      </w:pPr>
      <w:r>
        <w:separator/>
      </w:r>
    </w:p>
  </w:footnote>
  <w:footnote w:type="continuationSeparator" w:id="0">
    <w:p w14:paraId="0585BE37" w14:textId="77777777" w:rsidR="002C4CE7" w:rsidRDefault="002C4CE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CF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C4CE7"/>
    <w:rsid w:val="002D451D"/>
    <w:rsid w:val="002E1412"/>
    <w:rsid w:val="00314023"/>
    <w:rsid w:val="00330D33"/>
    <w:rsid w:val="00341484"/>
    <w:rsid w:val="003534B6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B4DDE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76EBE"/>
    <w:rsid w:val="00780880"/>
    <w:rsid w:val="007B0E1F"/>
    <w:rsid w:val="007B6F6F"/>
    <w:rsid w:val="00820C9F"/>
    <w:rsid w:val="0082707E"/>
    <w:rsid w:val="008315B0"/>
    <w:rsid w:val="0088244E"/>
    <w:rsid w:val="008916BA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FCF"/>
    <w:rsid w:val="00D1201E"/>
    <w:rsid w:val="00D24FA7"/>
    <w:rsid w:val="00D45A3E"/>
    <w:rsid w:val="00D64696"/>
    <w:rsid w:val="00D7710E"/>
    <w:rsid w:val="00D90D49"/>
    <w:rsid w:val="00D93CB6"/>
    <w:rsid w:val="00D9600B"/>
    <w:rsid w:val="00DC5D96"/>
    <w:rsid w:val="00DD4F3E"/>
    <w:rsid w:val="00E0597A"/>
    <w:rsid w:val="00E13E55"/>
    <w:rsid w:val="00E5750E"/>
    <w:rsid w:val="00E82502"/>
    <w:rsid w:val="00E84363"/>
    <w:rsid w:val="00EA6B34"/>
    <w:rsid w:val="00EA7406"/>
    <w:rsid w:val="00EB5774"/>
    <w:rsid w:val="00EE1E7B"/>
    <w:rsid w:val="00F225BF"/>
    <w:rsid w:val="00F53753"/>
    <w:rsid w:val="00F65D2E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14</cp:revision>
  <cp:lastPrinted>2011-03-04T18:48:00Z</cp:lastPrinted>
  <dcterms:created xsi:type="dcterms:W3CDTF">2020-11-25T18:03:00Z</dcterms:created>
  <dcterms:modified xsi:type="dcterms:W3CDTF">2024-12-02T19:43:00Z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2023-03-22T19:05:53Z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9457d2ea-8c86-4a1e-8e2c-9f297f75136a</vt:lpwstr>
  </property>
  <property fmtid="{D5CDD505-2E9C-101B-9397-08002B2CF9AE}" pid="8" name="MSIP_Label_81f5a2da-7ac4-4e60-a27b-a125ee74514f_ContentBits">
    <vt:lpwstr>0</vt:lpwstr>
  </property>
</Properties>
</file>